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BC5" w:rsidRPr="00826B3A" w:rsidRDefault="003C7BC5" w:rsidP="00E14EFE">
      <w:pPr>
        <w:spacing w:line="360" w:lineRule="auto"/>
        <w:jc w:val="center"/>
        <w:rPr>
          <w:rFonts w:ascii="Calibri" w:hAnsi="Calibri" w:cs="Calibri"/>
          <w:b/>
          <w:u w:val="single"/>
        </w:rPr>
      </w:pPr>
      <w:r w:rsidRPr="00826B3A">
        <w:rPr>
          <w:rFonts w:ascii="Calibri" w:hAnsi="Calibri" w:cs="Calibri"/>
          <w:b/>
          <w:u w:val="single"/>
        </w:rPr>
        <w:t>CERTIFICACIÓN DE TAREAS</w:t>
      </w:r>
    </w:p>
    <w:p w:rsidR="003C7BC5" w:rsidRPr="00826B3A" w:rsidRDefault="003C7BC5" w:rsidP="00E14EFE">
      <w:pPr>
        <w:spacing w:line="360" w:lineRule="auto"/>
        <w:jc w:val="center"/>
        <w:rPr>
          <w:rFonts w:ascii="Calibri" w:hAnsi="Calibri" w:cs="Calibri"/>
          <w:b/>
          <w:u w:val="single"/>
        </w:rPr>
      </w:pPr>
    </w:p>
    <w:p w:rsidR="003C7BC5" w:rsidRPr="00826B3A" w:rsidRDefault="003C7BC5" w:rsidP="00DC0225">
      <w:pPr>
        <w:spacing w:line="360" w:lineRule="auto"/>
        <w:ind w:left="4956" w:firstLine="93"/>
        <w:jc w:val="center"/>
        <w:rPr>
          <w:rFonts w:ascii="Calibri" w:hAnsi="Calibri" w:cs="Calibri"/>
        </w:rPr>
      </w:pPr>
      <w:r w:rsidRPr="00826B3A">
        <w:rPr>
          <w:rFonts w:ascii="Calibri" w:hAnsi="Calibri" w:cs="Calibri"/>
        </w:rPr>
        <w:t>Corrientes,</w:t>
      </w:r>
    </w:p>
    <w:p w:rsidR="003C7BC5" w:rsidRPr="00826B3A" w:rsidRDefault="003C7BC5" w:rsidP="00E14EFE">
      <w:pPr>
        <w:spacing w:line="360" w:lineRule="auto"/>
        <w:rPr>
          <w:rFonts w:ascii="Calibri" w:hAnsi="Calibri" w:cs="Calibri"/>
        </w:rPr>
      </w:pPr>
    </w:p>
    <w:p w:rsidR="003C7BC5" w:rsidRDefault="003C7BC5" w:rsidP="00E14EFE">
      <w:pPr>
        <w:spacing w:line="360" w:lineRule="auto"/>
        <w:jc w:val="both"/>
        <w:rPr>
          <w:rFonts w:ascii="Calibri" w:hAnsi="Calibri" w:cs="Calibri"/>
        </w:rPr>
      </w:pPr>
      <w:r w:rsidRPr="00826B3A">
        <w:rPr>
          <w:rFonts w:ascii="Calibri" w:hAnsi="Calibri" w:cs="Calibri"/>
        </w:rPr>
        <w:t xml:space="preserve">CERTIFICO que  </w:t>
      </w:r>
      <w:r w:rsidRPr="00826B3A">
        <w:rPr>
          <w:rFonts w:ascii="Calibri" w:hAnsi="Calibri" w:cs="Calibri"/>
          <w:b/>
          <w:i/>
        </w:rPr>
        <w:t>Julio PEREZ</w:t>
      </w:r>
      <w:r w:rsidRPr="00826B3A">
        <w:rPr>
          <w:rFonts w:ascii="Calibri" w:hAnsi="Calibri" w:cs="Calibri"/>
        </w:rPr>
        <w:t xml:space="preserve">,  DNI </w:t>
      </w:r>
      <w:r w:rsidRPr="00826B3A">
        <w:rPr>
          <w:rFonts w:ascii="Calibri" w:hAnsi="Calibri" w:cs="Calibri"/>
          <w:b/>
          <w:i/>
        </w:rPr>
        <w:t>25.555.555</w:t>
      </w:r>
      <w:r w:rsidRPr="00826B3A">
        <w:rPr>
          <w:rFonts w:ascii="Calibri" w:hAnsi="Calibri" w:cs="Calibri"/>
        </w:rPr>
        <w:t xml:space="preserve">, durante el  </w:t>
      </w:r>
      <w:r w:rsidRPr="00826B3A">
        <w:rPr>
          <w:rFonts w:ascii="Calibri" w:hAnsi="Calibri" w:cs="Calibri"/>
          <w:b/>
          <w:i/>
        </w:rPr>
        <w:t>PERÍODO</w:t>
      </w:r>
      <w:r w:rsidRPr="00826B3A">
        <w:rPr>
          <w:rFonts w:ascii="Calibri" w:hAnsi="Calibri" w:cs="Calibri"/>
        </w:rPr>
        <w:t xml:space="preserve"> del 03 de Marzo al 03 de Octubre del </w:t>
      </w:r>
      <w:r w:rsidRPr="00826B3A">
        <w:rPr>
          <w:rFonts w:ascii="Calibri" w:hAnsi="Calibri" w:cs="Calibri"/>
          <w:b/>
          <w:i/>
        </w:rPr>
        <w:t>20</w:t>
      </w:r>
      <w:r>
        <w:rPr>
          <w:rFonts w:ascii="Calibri" w:hAnsi="Calibri" w:cs="Calibri"/>
          <w:b/>
          <w:i/>
        </w:rPr>
        <w:t>…</w:t>
      </w:r>
      <w:r w:rsidRPr="00826B3A">
        <w:rPr>
          <w:rFonts w:ascii="Calibri" w:hAnsi="Calibri" w:cs="Calibri"/>
        </w:rPr>
        <w:t xml:space="preserve"> ha realizado las tareas encomendadas por </w:t>
      </w:r>
      <w:smartTag w:uri="urn:schemas-microsoft-com:office:smarttags" w:element="PersonName">
        <w:smartTagPr>
          <w:attr w:name="ProductID" w:val="la  Resolución N"/>
        </w:smartTagPr>
        <w:r w:rsidRPr="00826B3A">
          <w:rPr>
            <w:rFonts w:ascii="Calibri" w:hAnsi="Calibri" w:cs="Calibri"/>
          </w:rPr>
          <w:t>la  Resolución N</w:t>
        </w:r>
      </w:smartTag>
      <w:r w:rsidRPr="00826B3A">
        <w:rPr>
          <w:rFonts w:ascii="Calibri" w:hAnsi="Calibri" w:cs="Calibri"/>
        </w:rPr>
        <w:t xml:space="preserve">º  </w:t>
      </w:r>
      <w:r w:rsidRPr="00826B3A">
        <w:rPr>
          <w:rFonts w:ascii="Calibri" w:hAnsi="Calibri" w:cs="Calibri"/>
          <w:i/>
        </w:rPr>
        <w:t>XXX/</w:t>
      </w:r>
      <w:r>
        <w:rPr>
          <w:rFonts w:ascii="Calibri" w:hAnsi="Calibri" w:cs="Calibri"/>
          <w:i/>
        </w:rPr>
        <w:t>XX</w:t>
      </w:r>
      <w:r w:rsidRPr="00826B3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las cuales se enumera a continuación:</w:t>
      </w:r>
    </w:p>
    <w:p w:rsidR="003C7BC5" w:rsidRDefault="003C7BC5" w:rsidP="00E14EFE">
      <w:pPr>
        <w:spacing w:line="360" w:lineRule="auto"/>
        <w:jc w:val="both"/>
        <w:rPr>
          <w:rFonts w:ascii="Calibri" w:hAnsi="Calibri" w:cs="Calibri"/>
        </w:rPr>
      </w:pPr>
    </w:p>
    <w:p w:rsidR="003C7BC5" w:rsidRDefault="003C7BC5" w:rsidP="00DC0225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1-</w:t>
      </w:r>
    </w:p>
    <w:p w:rsidR="003C7BC5" w:rsidRDefault="003C7BC5" w:rsidP="00DC0225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2-</w:t>
      </w:r>
    </w:p>
    <w:p w:rsidR="003C7BC5" w:rsidRDefault="003C7BC5" w:rsidP="00DC0225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3-</w:t>
      </w:r>
    </w:p>
    <w:p w:rsidR="003C7BC5" w:rsidRPr="00826B3A" w:rsidRDefault="003C7BC5" w:rsidP="00DC0225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Etc</w:t>
      </w:r>
      <w:r w:rsidRPr="00826B3A">
        <w:rPr>
          <w:rFonts w:ascii="Calibri" w:hAnsi="Calibri" w:cs="Calibri"/>
        </w:rPr>
        <w:t xml:space="preserve"> </w:t>
      </w:r>
    </w:p>
    <w:p w:rsidR="003C7BC5" w:rsidRPr="00826B3A" w:rsidRDefault="003C7BC5" w:rsidP="00E14EFE">
      <w:pPr>
        <w:spacing w:line="360" w:lineRule="auto"/>
        <w:rPr>
          <w:rFonts w:ascii="Calibri" w:hAnsi="Calibri" w:cs="Calibri"/>
        </w:rPr>
      </w:pPr>
    </w:p>
    <w:p w:rsidR="003C7BC5" w:rsidRPr="00826B3A" w:rsidRDefault="003C7BC5" w:rsidP="00E14EFE">
      <w:pPr>
        <w:spacing w:line="360" w:lineRule="auto"/>
        <w:rPr>
          <w:rFonts w:ascii="Calibri" w:hAnsi="Calibri" w:cs="Calibri"/>
        </w:rPr>
      </w:pPr>
    </w:p>
    <w:p w:rsidR="003C7BC5" w:rsidRPr="00826B3A" w:rsidRDefault="003C7BC5" w:rsidP="00E14EFE">
      <w:pPr>
        <w:spacing w:line="360" w:lineRule="auto"/>
        <w:rPr>
          <w:rFonts w:ascii="Calibri" w:hAnsi="Calibri" w:cs="Calibri"/>
        </w:rPr>
      </w:pPr>
    </w:p>
    <w:p w:rsidR="003C7BC5" w:rsidRPr="00707899" w:rsidRDefault="003C7BC5" w:rsidP="00826B3A">
      <w:pPr>
        <w:ind w:left="3540" w:firstLine="708"/>
        <w:rPr>
          <w:rFonts w:ascii="Calibri" w:hAnsi="Calibri" w:cs="Calibri"/>
        </w:rPr>
      </w:pPr>
      <w:r w:rsidRPr="00707899">
        <w:rPr>
          <w:rFonts w:ascii="Calibri" w:hAnsi="Calibri" w:cs="Calibri"/>
        </w:rPr>
        <w:t>Firma Responsable:………………</w:t>
      </w:r>
      <w:r>
        <w:rPr>
          <w:rFonts w:ascii="Calibri" w:hAnsi="Calibri" w:cs="Calibri"/>
        </w:rPr>
        <w:t>………….</w:t>
      </w:r>
      <w:r w:rsidRPr="00707899"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>.</w:t>
      </w:r>
      <w:r w:rsidRPr="00707899">
        <w:rPr>
          <w:rFonts w:ascii="Calibri" w:hAnsi="Calibri" w:cs="Calibri"/>
        </w:rPr>
        <w:t>……...…</w:t>
      </w:r>
    </w:p>
    <w:p w:rsidR="003C7BC5" w:rsidRPr="00707899" w:rsidRDefault="003C7BC5" w:rsidP="00826B3A">
      <w:pPr>
        <w:ind w:left="3540" w:firstLine="708"/>
        <w:rPr>
          <w:rFonts w:ascii="Calibri" w:hAnsi="Calibri" w:cs="Calibri"/>
        </w:rPr>
      </w:pPr>
    </w:p>
    <w:p w:rsidR="003C7BC5" w:rsidRPr="00707899" w:rsidRDefault="003C7BC5" w:rsidP="00826B3A">
      <w:pPr>
        <w:ind w:left="3540" w:firstLine="708"/>
        <w:rPr>
          <w:rFonts w:ascii="Calibri" w:hAnsi="Calibri" w:cs="Calibri"/>
        </w:rPr>
      </w:pPr>
    </w:p>
    <w:p w:rsidR="003C7BC5" w:rsidRPr="00707899" w:rsidRDefault="003C7BC5" w:rsidP="00826B3A">
      <w:pPr>
        <w:ind w:left="4248" w:firstLine="708"/>
        <w:jc w:val="center"/>
        <w:rPr>
          <w:rFonts w:ascii="Calibri" w:hAnsi="Calibri" w:cs="Calibri"/>
        </w:rPr>
      </w:pPr>
      <w:r w:rsidRPr="00707899">
        <w:rPr>
          <w:rFonts w:ascii="Calibri" w:hAnsi="Calibri" w:cs="Calibri"/>
        </w:rPr>
        <w:t>Aclaración:……………………</w:t>
      </w:r>
      <w:r>
        <w:rPr>
          <w:rFonts w:ascii="Calibri" w:hAnsi="Calibri" w:cs="Calibri"/>
        </w:rPr>
        <w:t>………….</w:t>
      </w:r>
      <w:r w:rsidRPr="00707899">
        <w:rPr>
          <w:rFonts w:ascii="Calibri" w:hAnsi="Calibri" w:cs="Calibri"/>
        </w:rPr>
        <w:t>…………….</w:t>
      </w:r>
    </w:p>
    <w:p w:rsidR="003C7BC5" w:rsidRPr="00707899" w:rsidRDefault="003C7BC5" w:rsidP="00826B3A">
      <w:pPr>
        <w:ind w:left="4248" w:firstLine="708"/>
        <w:jc w:val="center"/>
        <w:rPr>
          <w:rFonts w:ascii="Calibri" w:hAnsi="Calibri" w:cs="Calibri"/>
        </w:rPr>
      </w:pPr>
    </w:p>
    <w:p w:rsidR="003C7BC5" w:rsidRPr="00707899" w:rsidRDefault="003C7BC5" w:rsidP="00826B3A">
      <w:pPr>
        <w:ind w:left="4248" w:firstLine="708"/>
        <w:jc w:val="center"/>
        <w:rPr>
          <w:rFonts w:ascii="Calibri" w:hAnsi="Calibri" w:cs="Calibri"/>
        </w:rPr>
      </w:pPr>
    </w:p>
    <w:p w:rsidR="003C7BC5" w:rsidRPr="00707899" w:rsidRDefault="003C7BC5" w:rsidP="00826B3A">
      <w:pPr>
        <w:ind w:left="4248" w:firstLine="708"/>
        <w:jc w:val="center"/>
        <w:rPr>
          <w:rFonts w:ascii="Calibri" w:hAnsi="Calibri" w:cs="Calibri"/>
        </w:rPr>
      </w:pPr>
      <w:r w:rsidRPr="00707899">
        <w:rPr>
          <w:rFonts w:ascii="Calibri" w:hAnsi="Calibri" w:cs="Calibri"/>
        </w:rPr>
        <w:t xml:space="preserve">        Área:…….………….………</w:t>
      </w:r>
      <w:r>
        <w:rPr>
          <w:rFonts w:ascii="Calibri" w:hAnsi="Calibri" w:cs="Calibri"/>
        </w:rPr>
        <w:t>………..</w:t>
      </w:r>
      <w:r w:rsidRPr="00707899">
        <w:rPr>
          <w:rFonts w:ascii="Calibri" w:hAnsi="Calibri" w:cs="Calibri"/>
        </w:rPr>
        <w:t>…………</w:t>
      </w:r>
    </w:p>
    <w:p w:rsidR="003C7BC5" w:rsidRPr="00826B3A" w:rsidRDefault="003C7BC5">
      <w:pPr>
        <w:rPr>
          <w:rFonts w:ascii="Calibri" w:hAnsi="Calibri" w:cs="Calibri"/>
        </w:rPr>
      </w:pPr>
    </w:p>
    <w:sectPr w:rsidR="003C7BC5" w:rsidRPr="00826B3A" w:rsidSect="001C2882">
      <w:pgSz w:w="11906" w:h="16838"/>
      <w:pgMar w:top="1276" w:right="1134" w:bottom="1417" w:left="149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BC5" w:rsidRDefault="003C7BC5" w:rsidP="00E14EFE">
      <w:r>
        <w:separator/>
      </w:r>
    </w:p>
  </w:endnote>
  <w:endnote w:type="continuationSeparator" w:id="0">
    <w:p w:rsidR="003C7BC5" w:rsidRDefault="003C7BC5" w:rsidP="00E14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BC5" w:rsidRDefault="003C7BC5" w:rsidP="00E14EFE">
      <w:r>
        <w:separator/>
      </w:r>
    </w:p>
  </w:footnote>
  <w:footnote w:type="continuationSeparator" w:id="0">
    <w:p w:rsidR="003C7BC5" w:rsidRDefault="003C7BC5" w:rsidP="00E14E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4EFE"/>
    <w:rsid w:val="000013F9"/>
    <w:rsid w:val="0000386A"/>
    <w:rsid w:val="00003A1D"/>
    <w:rsid w:val="00004FFF"/>
    <w:rsid w:val="000058BC"/>
    <w:rsid w:val="00005E9B"/>
    <w:rsid w:val="00006D85"/>
    <w:rsid w:val="00006E0D"/>
    <w:rsid w:val="0000769B"/>
    <w:rsid w:val="0001091B"/>
    <w:rsid w:val="00010FCE"/>
    <w:rsid w:val="00013CF5"/>
    <w:rsid w:val="000150B0"/>
    <w:rsid w:val="000167C8"/>
    <w:rsid w:val="00016A8D"/>
    <w:rsid w:val="00017A35"/>
    <w:rsid w:val="00023425"/>
    <w:rsid w:val="000255B4"/>
    <w:rsid w:val="000266FD"/>
    <w:rsid w:val="00030A76"/>
    <w:rsid w:val="0003444B"/>
    <w:rsid w:val="00035520"/>
    <w:rsid w:val="000361A6"/>
    <w:rsid w:val="00036D0B"/>
    <w:rsid w:val="0003712E"/>
    <w:rsid w:val="00037985"/>
    <w:rsid w:val="00041AA8"/>
    <w:rsid w:val="00042CE5"/>
    <w:rsid w:val="00044222"/>
    <w:rsid w:val="000448FE"/>
    <w:rsid w:val="00044CA9"/>
    <w:rsid w:val="00045A1A"/>
    <w:rsid w:val="00046E16"/>
    <w:rsid w:val="00046E86"/>
    <w:rsid w:val="000562BA"/>
    <w:rsid w:val="000567D7"/>
    <w:rsid w:val="000600B9"/>
    <w:rsid w:val="00063163"/>
    <w:rsid w:val="000635CB"/>
    <w:rsid w:val="00064080"/>
    <w:rsid w:val="0006499B"/>
    <w:rsid w:val="0007068C"/>
    <w:rsid w:val="00070AFB"/>
    <w:rsid w:val="0007133E"/>
    <w:rsid w:val="000713BF"/>
    <w:rsid w:val="000762E9"/>
    <w:rsid w:val="00076446"/>
    <w:rsid w:val="000765B3"/>
    <w:rsid w:val="00076C63"/>
    <w:rsid w:val="00076ECF"/>
    <w:rsid w:val="00080030"/>
    <w:rsid w:val="000801C6"/>
    <w:rsid w:val="000802B9"/>
    <w:rsid w:val="00082677"/>
    <w:rsid w:val="00083204"/>
    <w:rsid w:val="0008389A"/>
    <w:rsid w:val="00084E7B"/>
    <w:rsid w:val="00086E2C"/>
    <w:rsid w:val="00090468"/>
    <w:rsid w:val="000908B5"/>
    <w:rsid w:val="00096705"/>
    <w:rsid w:val="00096A54"/>
    <w:rsid w:val="000A110D"/>
    <w:rsid w:val="000A2381"/>
    <w:rsid w:val="000A2515"/>
    <w:rsid w:val="000A3205"/>
    <w:rsid w:val="000A3437"/>
    <w:rsid w:val="000A6747"/>
    <w:rsid w:val="000A7AA8"/>
    <w:rsid w:val="000B4849"/>
    <w:rsid w:val="000B6940"/>
    <w:rsid w:val="000B77BC"/>
    <w:rsid w:val="000C0711"/>
    <w:rsid w:val="000C1211"/>
    <w:rsid w:val="000C2665"/>
    <w:rsid w:val="000C3A75"/>
    <w:rsid w:val="000C3D33"/>
    <w:rsid w:val="000C4BDB"/>
    <w:rsid w:val="000C4F65"/>
    <w:rsid w:val="000D5CA8"/>
    <w:rsid w:val="000E0929"/>
    <w:rsid w:val="000E09D2"/>
    <w:rsid w:val="000E1C79"/>
    <w:rsid w:val="000E3A76"/>
    <w:rsid w:val="000E433A"/>
    <w:rsid w:val="000E5818"/>
    <w:rsid w:val="000E77E7"/>
    <w:rsid w:val="000E7D2E"/>
    <w:rsid w:val="000F0B62"/>
    <w:rsid w:val="000F2876"/>
    <w:rsid w:val="000F511A"/>
    <w:rsid w:val="000F69E0"/>
    <w:rsid w:val="000F7407"/>
    <w:rsid w:val="001003B1"/>
    <w:rsid w:val="001005D6"/>
    <w:rsid w:val="00102B0B"/>
    <w:rsid w:val="00105CEC"/>
    <w:rsid w:val="001062F4"/>
    <w:rsid w:val="00106774"/>
    <w:rsid w:val="00106FB6"/>
    <w:rsid w:val="00107F28"/>
    <w:rsid w:val="001121F8"/>
    <w:rsid w:val="00112273"/>
    <w:rsid w:val="001155D7"/>
    <w:rsid w:val="00120C12"/>
    <w:rsid w:val="00122CA0"/>
    <w:rsid w:val="00122CA3"/>
    <w:rsid w:val="00123184"/>
    <w:rsid w:val="00123EB0"/>
    <w:rsid w:val="001277F9"/>
    <w:rsid w:val="0012791C"/>
    <w:rsid w:val="00130FD5"/>
    <w:rsid w:val="0013115F"/>
    <w:rsid w:val="00132E4E"/>
    <w:rsid w:val="00134126"/>
    <w:rsid w:val="001360F1"/>
    <w:rsid w:val="0013723D"/>
    <w:rsid w:val="001438A5"/>
    <w:rsid w:val="00144953"/>
    <w:rsid w:val="001470E2"/>
    <w:rsid w:val="00147981"/>
    <w:rsid w:val="00147CAE"/>
    <w:rsid w:val="00152CB3"/>
    <w:rsid w:val="00152D60"/>
    <w:rsid w:val="00153F21"/>
    <w:rsid w:val="00154609"/>
    <w:rsid w:val="00156480"/>
    <w:rsid w:val="00157ECF"/>
    <w:rsid w:val="00160A98"/>
    <w:rsid w:val="0016153C"/>
    <w:rsid w:val="00163FB2"/>
    <w:rsid w:val="0016563A"/>
    <w:rsid w:val="00165708"/>
    <w:rsid w:val="00165E26"/>
    <w:rsid w:val="001666F7"/>
    <w:rsid w:val="00166B34"/>
    <w:rsid w:val="00166BFF"/>
    <w:rsid w:val="00171361"/>
    <w:rsid w:val="00171D72"/>
    <w:rsid w:val="00173564"/>
    <w:rsid w:val="00174239"/>
    <w:rsid w:val="00182D58"/>
    <w:rsid w:val="00182F26"/>
    <w:rsid w:val="00183078"/>
    <w:rsid w:val="00184952"/>
    <w:rsid w:val="001869A3"/>
    <w:rsid w:val="00191E43"/>
    <w:rsid w:val="00192791"/>
    <w:rsid w:val="001939C5"/>
    <w:rsid w:val="00193E55"/>
    <w:rsid w:val="00194858"/>
    <w:rsid w:val="00195C33"/>
    <w:rsid w:val="00197768"/>
    <w:rsid w:val="001A007D"/>
    <w:rsid w:val="001A0838"/>
    <w:rsid w:val="001A1B57"/>
    <w:rsid w:val="001A1D35"/>
    <w:rsid w:val="001A4E4C"/>
    <w:rsid w:val="001A6088"/>
    <w:rsid w:val="001A7613"/>
    <w:rsid w:val="001A7DBF"/>
    <w:rsid w:val="001B0711"/>
    <w:rsid w:val="001B17F9"/>
    <w:rsid w:val="001B3D17"/>
    <w:rsid w:val="001B3E79"/>
    <w:rsid w:val="001B7613"/>
    <w:rsid w:val="001B7EA1"/>
    <w:rsid w:val="001C04FE"/>
    <w:rsid w:val="001C2882"/>
    <w:rsid w:val="001C53F2"/>
    <w:rsid w:val="001C5F55"/>
    <w:rsid w:val="001C6792"/>
    <w:rsid w:val="001D0F36"/>
    <w:rsid w:val="001D0FBB"/>
    <w:rsid w:val="001D1B8F"/>
    <w:rsid w:val="001D3FE5"/>
    <w:rsid w:val="001D5859"/>
    <w:rsid w:val="001D62A6"/>
    <w:rsid w:val="001E47E4"/>
    <w:rsid w:val="001E53C4"/>
    <w:rsid w:val="001E5AA6"/>
    <w:rsid w:val="001F1329"/>
    <w:rsid w:val="001F2A3A"/>
    <w:rsid w:val="001F2C82"/>
    <w:rsid w:val="001F6FD1"/>
    <w:rsid w:val="001F74B8"/>
    <w:rsid w:val="0020066B"/>
    <w:rsid w:val="00200C22"/>
    <w:rsid w:val="0020241C"/>
    <w:rsid w:val="002036E7"/>
    <w:rsid w:val="00204578"/>
    <w:rsid w:val="00205184"/>
    <w:rsid w:val="00205875"/>
    <w:rsid w:val="00207606"/>
    <w:rsid w:val="00207C02"/>
    <w:rsid w:val="00207F1C"/>
    <w:rsid w:val="002109CD"/>
    <w:rsid w:val="00212383"/>
    <w:rsid w:val="0021417C"/>
    <w:rsid w:val="002144FA"/>
    <w:rsid w:val="00214E83"/>
    <w:rsid w:val="00215320"/>
    <w:rsid w:val="00217B7B"/>
    <w:rsid w:val="00217C1B"/>
    <w:rsid w:val="00221429"/>
    <w:rsid w:val="002242BC"/>
    <w:rsid w:val="00225065"/>
    <w:rsid w:val="00225409"/>
    <w:rsid w:val="00226F5C"/>
    <w:rsid w:val="00227BA8"/>
    <w:rsid w:val="00231404"/>
    <w:rsid w:val="00231EB8"/>
    <w:rsid w:val="00231EEE"/>
    <w:rsid w:val="00232E9D"/>
    <w:rsid w:val="002358D7"/>
    <w:rsid w:val="002405F6"/>
    <w:rsid w:val="00242416"/>
    <w:rsid w:val="0024424F"/>
    <w:rsid w:val="00244F95"/>
    <w:rsid w:val="0024640D"/>
    <w:rsid w:val="0024775C"/>
    <w:rsid w:val="00251D14"/>
    <w:rsid w:val="00252A0C"/>
    <w:rsid w:val="0025346A"/>
    <w:rsid w:val="0025650E"/>
    <w:rsid w:val="00257FD3"/>
    <w:rsid w:val="00261189"/>
    <w:rsid w:val="00263485"/>
    <w:rsid w:val="00263B3F"/>
    <w:rsid w:val="00263CA7"/>
    <w:rsid w:val="00265A4E"/>
    <w:rsid w:val="00266467"/>
    <w:rsid w:val="002667CB"/>
    <w:rsid w:val="002667D8"/>
    <w:rsid w:val="00266B76"/>
    <w:rsid w:val="00270256"/>
    <w:rsid w:val="00272DD3"/>
    <w:rsid w:val="0027377A"/>
    <w:rsid w:val="00274983"/>
    <w:rsid w:val="00277601"/>
    <w:rsid w:val="0029007D"/>
    <w:rsid w:val="00290A1D"/>
    <w:rsid w:val="0029170D"/>
    <w:rsid w:val="002919BC"/>
    <w:rsid w:val="00294C58"/>
    <w:rsid w:val="002956B0"/>
    <w:rsid w:val="0029602D"/>
    <w:rsid w:val="002963CC"/>
    <w:rsid w:val="00296E4B"/>
    <w:rsid w:val="00296ED4"/>
    <w:rsid w:val="00297D67"/>
    <w:rsid w:val="002A0F60"/>
    <w:rsid w:val="002A4EEC"/>
    <w:rsid w:val="002A5930"/>
    <w:rsid w:val="002A5B7D"/>
    <w:rsid w:val="002A6D71"/>
    <w:rsid w:val="002A6F40"/>
    <w:rsid w:val="002A7A3C"/>
    <w:rsid w:val="002B1394"/>
    <w:rsid w:val="002B3578"/>
    <w:rsid w:val="002C15F2"/>
    <w:rsid w:val="002C2686"/>
    <w:rsid w:val="002C2AFA"/>
    <w:rsid w:val="002C5BE4"/>
    <w:rsid w:val="002C5C41"/>
    <w:rsid w:val="002D3AFA"/>
    <w:rsid w:val="002D4568"/>
    <w:rsid w:val="002D4619"/>
    <w:rsid w:val="002D7BC7"/>
    <w:rsid w:val="002E053F"/>
    <w:rsid w:val="002E1650"/>
    <w:rsid w:val="002E2C98"/>
    <w:rsid w:val="002E2CF9"/>
    <w:rsid w:val="002E2E8D"/>
    <w:rsid w:val="002E5E32"/>
    <w:rsid w:val="002E670B"/>
    <w:rsid w:val="002E7256"/>
    <w:rsid w:val="002E7BBE"/>
    <w:rsid w:val="002F0852"/>
    <w:rsid w:val="002F0DB1"/>
    <w:rsid w:val="002F1FCF"/>
    <w:rsid w:val="002F2326"/>
    <w:rsid w:val="002F2664"/>
    <w:rsid w:val="002F5236"/>
    <w:rsid w:val="002F53D5"/>
    <w:rsid w:val="002F54AB"/>
    <w:rsid w:val="002F715D"/>
    <w:rsid w:val="002F728C"/>
    <w:rsid w:val="002F7B3B"/>
    <w:rsid w:val="00300B7D"/>
    <w:rsid w:val="003024F9"/>
    <w:rsid w:val="00303B64"/>
    <w:rsid w:val="003043CC"/>
    <w:rsid w:val="00304FB7"/>
    <w:rsid w:val="0030631E"/>
    <w:rsid w:val="00310357"/>
    <w:rsid w:val="0031171F"/>
    <w:rsid w:val="00312CE7"/>
    <w:rsid w:val="00315A55"/>
    <w:rsid w:val="00316822"/>
    <w:rsid w:val="00317505"/>
    <w:rsid w:val="003204F1"/>
    <w:rsid w:val="003207C1"/>
    <w:rsid w:val="00321517"/>
    <w:rsid w:val="00321903"/>
    <w:rsid w:val="00330986"/>
    <w:rsid w:val="00330C9C"/>
    <w:rsid w:val="00331626"/>
    <w:rsid w:val="0033191B"/>
    <w:rsid w:val="00332034"/>
    <w:rsid w:val="00333451"/>
    <w:rsid w:val="00333D9C"/>
    <w:rsid w:val="00336E67"/>
    <w:rsid w:val="003404C7"/>
    <w:rsid w:val="00340885"/>
    <w:rsid w:val="00340901"/>
    <w:rsid w:val="00341598"/>
    <w:rsid w:val="003421A4"/>
    <w:rsid w:val="00342764"/>
    <w:rsid w:val="003442CE"/>
    <w:rsid w:val="003451D4"/>
    <w:rsid w:val="003473A0"/>
    <w:rsid w:val="00347610"/>
    <w:rsid w:val="00352223"/>
    <w:rsid w:val="00353449"/>
    <w:rsid w:val="003571DC"/>
    <w:rsid w:val="00364EDC"/>
    <w:rsid w:val="00365600"/>
    <w:rsid w:val="003659B2"/>
    <w:rsid w:val="0036665D"/>
    <w:rsid w:val="00367DE2"/>
    <w:rsid w:val="0037086E"/>
    <w:rsid w:val="003732B3"/>
    <w:rsid w:val="00375A7F"/>
    <w:rsid w:val="00380004"/>
    <w:rsid w:val="00385695"/>
    <w:rsid w:val="0039185E"/>
    <w:rsid w:val="0039279B"/>
    <w:rsid w:val="003944B9"/>
    <w:rsid w:val="003952DD"/>
    <w:rsid w:val="00396D39"/>
    <w:rsid w:val="003A09C3"/>
    <w:rsid w:val="003A57D3"/>
    <w:rsid w:val="003A5815"/>
    <w:rsid w:val="003A6151"/>
    <w:rsid w:val="003B03A1"/>
    <w:rsid w:val="003B1666"/>
    <w:rsid w:val="003B296E"/>
    <w:rsid w:val="003B4075"/>
    <w:rsid w:val="003B5118"/>
    <w:rsid w:val="003B63CA"/>
    <w:rsid w:val="003B758F"/>
    <w:rsid w:val="003B7D76"/>
    <w:rsid w:val="003C073D"/>
    <w:rsid w:val="003C080B"/>
    <w:rsid w:val="003C1C07"/>
    <w:rsid w:val="003C47C0"/>
    <w:rsid w:val="003C5CF4"/>
    <w:rsid w:val="003C63B4"/>
    <w:rsid w:val="003C7BC5"/>
    <w:rsid w:val="003D08A4"/>
    <w:rsid w:val="003D3CCB"/>
    <w:rsid w:val="003E070D"/>
    <w:rsid w:val="003E0DE5"/>
    <w:rsid w:val="003E4518"/>
    <w:rsid w:val="003E5C75"/>
    <w:rsid w:val="003E68D6"/>
    <w:rsid w:val="003E7434"/>
    <w:rsid w:val="003F0BCC"/>
    <w:rsid w:val="003F1805"/>
    <w:rsid w:val="003F1EF8"/>
    <w:rsid w:val="003F2758"/>
    <w:rsid w:val="003F2B7D"/>
    <w:rsid w:val="003F313E"/>
    <w:rsid w:val="003F32CF"/>
    <w:rsid w:val="003F41C7"/>
    <w:rsid w:val="003F5E7B"/>
    <w:rsid w:val="003F65B3"/>
    <w:rsid w:val="003F6A3A"/>
    <w:rsid w:val="0040089F"/>
    <w:rsid w:val="00400D06"/>
    <w:rsid w:val="0040156B"/>
    <w:rsid w:val="00403626"/>
    <w:rsid w:val="00403B30"/>
    <w:rsid w:val="00404410"/>
    <w:rsid w:val="00406A95"/>
    <w:rsid w:val="00410359"/>
    <w:rsid w:val="00413F18"/>
    <w:rsid w:val="0041431E"/>
    <w:rsid w:val="0041451E"/>
    <w:rsid w:val="00421351"/>
    <w:rsid w:val="00421836"/>
    <w:rsid w:val="00421E5F"/>
    <w:rsid w:val="004226EC"/>
    <w:rsid w:val="004270AB"/>
    <w:rsid w:val="0043138A"/>
    <w:rsid w:val="0043145A"/>
    <w:rsid w:val="00431B72"/>
    <w:rsid w:val="0043395D"/>
    <w:rsid w:val="00434026"/>
    <w:rsid w:val="00435D17"/>
    <w:rsid w:val="00437901"/>
    <w:rsid w:val="0044198D"/>
    <w:rsid w:val="00443D07"/>
    <w:rsid w:val="004443BA"/>
    <w:rsid w:val="00446756"/>
    <w:rsid w:val="00446A41"/>
    <w:rsid w:val="00447F2D"/>
    <w:rsid w:val="0045008B"/>
    <w:rsid w:val="00450402"/>
    <w:rsid w:val="00451A13"/>
    <w:rsid w:val="004559F0"/>
    <w:rsid w:val="00455A26"/>
    <w:rsid w:val="00457649"/>
    <w:rsid w:val="00457B2B"/>
    <w:rsid w:val="00460EBF"/>
    <w:rsid w:val="00463CA4"/>
    <w:rsid w:val="00464038"/>
    <w:rsid w:val="00464146"/>
    <w:rsid w:val="00465078"/>
    <w:rsid w:val="004664C9"/>
    <w:rsid w:val="00466C65"/>
    <w:rsid w:val="00471C51"/>
    <w:rsid w:val="00472190"/>
    <w:rsid w:val="0047716C"/>
    <w:rsid w:val="00477772"/>
    <w:rsid w:val="00480483"/>
    <w:rsid w:val="0048320E"/>
    <w:rsid w:val="00483CF1"/>
    <w:rsid w:val="00487065"/>
    <w:rsid w:val="00487679"/>
    <w:rsid w:val="00487A91"/>
    <w:rsid w:val="0049142B"/>
    <w:rsid w:val="00492DF0"/>
    <w:rsid w:val="004944C5"/>
    <w:rsid w:val="0049722B"/>
    <w:rsid w:val="00497373"/>
    <w:rsid w:val="004A2E4C"/>
    <w:rsid w:val="004A3F55"/>
    <w:rsid w:val="004A5E81"/>
    <w:rsid w:val="004B3F95"/>
    <w:rsid w:val="004B4273"/>
    <w:rsid w:val="004B4BC6"/>
    <w:rsid w:val="004B5F00"/>
    <w:rsid w:val="004B7124"/>
    <w:rsid w:val="004C080F"/>
    <w:rsid w:val="004C329D"/>
    <w:rsid w:val="004C44F1"/>
    <w:rsid w:val="004C53CB"/>
    <w:rsid w:val="004D2E3C"/>
    <w:rsid w:val="004D44F0"/>
    <w:rsid w:val="004D7604"/>
    <w:rsid w:val="004E081A"/>
    <w:rsid w:val="004E0BC2"/>
    <w:rsid w:val="004E150B"/>
    <w:rsid w:val="004E3194"/>
    <w:rsid w:val="004E5ABC"/>
    <w:rsid w:val="004E6603"/>
    <w:rsid w:val="004E686C"/>
    <w:rsid w:val="004E794F"/>
    <w:rsid w:val="004F0557"/>
    <w:rsid w:val="004F073C"/>
    <w:rsid w:val="004F2CDD"/>
    <w:rsid w:val="004F4CC2"/>
    <w:rsid w:val="004F6B14"/>
    <w:rsid w:val="00501B1A"/>
    <w:rsid w:val="0050347B"/>
    <w:rsid w:val="00504660"/>
    <w:rsid w:val="00505E51"/>
    <w:rsid w:val="005111CD"/>
    <w:rsid w:val="00512238"/>
    <w:rsid w:val="00512277"/>
    <w:rsid w:val="00513BD3"/>
    <w:rsid w:val="00514019"/>
    <w:rsid w:val="00516718"/>
    <w:rsid w:val="00516DF2"/>
    <w:rsid w:val="005223C6"/>
    <w:rsid w:val="005234DD"/>
    <w:rsid w:val="00525F77"/>
    <w:rsid w:val="00526664"/>
    <w:rsid w:val="005308EB"/>
    <w:rsid w:val="005315F0"/>
    <w:rsid w:val="00531ACE"/>
    <w:rsid w:val="00531BEF"/>
    <w:rsid w:val="005325CA"/>
    <w:rsid w:val="005379E7"/>
    <w:rsid w:val="00540C86"/>
    <w:rsid w:val="00541925"/>
    <w:rsid w:val="00541BFE"/>
    <w:rsid w:val="0054326C"/>
    <w:rsid w:val="00543EDF"/>
    <w:rsid w:val="00544B37"/>
    <w:rsid w:val="005459B1"/>
    <w:rsid w:val="00546043"/>
    <w:rsid w:val="0054700D"/>
    <w:rsid w:val="005473E3"/>
    <w:rsid w:val="0055243A"/>
    <w:rsid w:val="00553D74"/>
    <w:rsid w:val="00561184"/>
    <w:rsid w:val="005618AC"/>
    <w:rsid w:val="005622F6"/>
    <w:rsid w:val="00562500"/>
    <w:rsid w:val="00562854"/>
    <w:rsid w:val="0056484C"/>
    <w:rsid w:val="005661E4"/>
    <w:rsid w:val="00566529"/>
    <w:rsid w:val="005709B4"/>
    <w:rsid w:val="005728D3"/>
    <w:rsid w:val="0057435B"/>
    <w:rsid w:val="005806DD"/>
    <w:rsid w:val="00582BF7"/>
    <w:rsid w:val="00585087"/>
    <w:rsid w:val="00590038"/>
    <w:rsid w:val="005927F0"/>
    <w:rsid w:val="00593D28"/>
    <w:rsid w:val="00594D03"/>
    <w:rsid w:val="00596C21"/>
    <w:rsid w:val="00597979"/>
    <w:rsid w:val="005A10EC"/>
    <w:rsid w:val="005A17E4"/>
    <w:rsid w:val="005A39E3"/>
    <w:rsid w:val="005A750A"/>
    <w:rsid w:val="005B0EBD"/>
    <w:rsid w:val="005B2FF1"/>
    <w:rsid w:val="005B6774"/>
    <w:rsid w:val="005B722F"/>
    <w:rsid w:val="005B7459"/>
    <w:rsid w:val="005C1D2B"/>
    <w:rsid w:val="005C2B70"/>
    <w:rsid w:val="005C3604"/>
    <w:rsid w:val="005C5713"/>
    <w:rsid w:val="005C6A8E"/>
    <w:rsid w:val="005C77A1"/>
    <w:rsid w:val="005D0B79"/>
    <w:rsid w:val="005D0F72"/>
    <w:rsid w:val="005D213D"/>
    <w:rsid w:val="005D2CDE"/>
    <w:rsid w:val="005D2D7F"/>
    <w:rsid w:val="005D7565"/>
    <w:rsid w:val="005D7900"/>
    <w:rsid w:val="005E2E5E"/>
    <w:rsid w:val="005E33D8"/>
    <w:rsid w:val="005E42CD"/>
    <w:rsid w:val="005F0696"/>
    <w:rsid w:val="005F2A62"/>
    <w:rsid w:val="005F3856"/>
    <w:rsid w:val="005F5C33"/>
    <w:rsid w:val="005F6A65"/>
    <w:rsid w:val="005F6F8F"/>
    <w:rsid w:val="0060078E"/>
    <w:rsid w:val="006035DE"/>
    <w:rsid w:val="0061001F"/>
    <w:rsid w:val="006105ED"/>
    <w:rsid w:val="00610E4A"/>
    <w:rsid w:val="006125A2"/>
    <w:rsid w:val="006127A3"/>
    <w:rsid w:val="00612C2D"/>
    <w:rsid w:val="00613E9C"/>
    <w:rsid w:val="00615793"/>
    <w:rsid w:val="006157FE"/>
    <w:rsid w:val="0062172D"/>
    <w:rsid w:val="006246B5"/>
    <w:rsid w:val="00625DEA"/>
    <w:rsid w:val="006279D9"/>
    <w:rsid w:val="00631151"/>
    <w:rsid w:val="00632981"/>
    <w:rsid w:val="00636E3B"/>
    <w:rsid w:val="006402A5"/>
    <w:rsid w:val="00642316"/>
    <w:rsid w:val="006427B4"/>
    <w:rsid w:val="006457DE"/>
    <w:rsid w:val="00651005"/>
    <w:rsid w:val="006514D3"/>
    <w:rsid w:val="00653BF5"/>
    <w:rsid w:val="00655B13"/>
    <w:rsid w:val="00656029"/>
    <w:rsid w:val="0066373D"/>
    <w:rsid w:val="0066396C"/>
    <w:rsid w:val="00664191"/>
    <w:rsid w:val="00666244"/>
    <w:rsid w:val="00667B7E"/>
    <w:rsid w:val="0067127E"/>
    <w:rsid w:val="006831D0"/>
    <w:rsid w:val="00686FEA"/>
    <w:rsid w:val="006927AE"/>
    <w:rsid w:val="006946A1"/>
    <w:rsid w:val="00697797"/>
    <w:rsid w:val="0069795A"/>
    <w:rsid w:val="006A1558"/>
    <w:rsid w:val="006A2040"/>
    <w:rsid w:val="006A4A84"/>
    <w:rsid w:val="006A50F5"/>
    <w:rsid w:val="006B219D"/>
    <w:rsid w:val="006B295E"/>
    <w:rsid w:val="006C05DE"/>
    <w:rsid w:val="006C19F2"/>
    <w:rsid w:val="006C2100"/>
    <w:rsid w:val="006C275D"/>
    <w:rsid w:val="006C2DF8"/>
    <w:rsid w:val="006C307B"/>
    <w:rsid w:val="006C30A9"/>
    <w:rsid w:val="006C33FE"/>
    <w:rsid w:val="006C392A"/>
    <w:rsid w:val="006C6C9B"/>
    <w:rsid w:val="006D030F"/>
    <w:rsid w:val="006D09FD"/>
    <w:rsid w:val="006D375B"/>
    <w:rsid w:val="006D58A6"/>
    <w:rsid w:val="006D5C41"/>
    <w:rsid w:val="006D6596"/>
    <w:rsid w:val="006D723B"/>
    <w:rsid w:val="006E3D2C"/>
    <w:rsid w:val="006E4535"/>
    <w:rsid w:val="006E4AD8"/>
    <w:rsid w:val="006E5BBF"/>
    <w:rsid w:val="006E67E8"/>
    <w:rsid w:val="006E6A48"/>
    <w:rsid w:val="006F054D"/>
    <w:rsid w:val="006F3282"/>
    <w:rsid w:val="006F5864"/>
    <w:rsid w:val="007001C1"/>
    <w:rsid w:val="00702E0D"/>
    <w:rsid w:val="00703288"/>
    <w:rsid w:val="00703EA0"/>
    <w:rsid w:val="0070444C"/>
    <w:rsid w:val="007058CA"/>
    <w:rsid w:val="007071FA"/>
    <w:rsid w:val="00707899"/>
    <w:rsid w:val="007102AB"/>
    <w:rsid w:val="0071117F"/>
    <w:rsid w:val="00713909"/>
    <w:rsid w:val="00714E4C"/>
    <w:rsid w:val="00716B8E"/>
    <w:rsid w:val="00716C23"/>
    <w:rsid w:val="00722D43"/>
    <w:rsid w:val="00723ABD"/>
    <w:rsid w:val="00724B51"/>
    <w:rsid w:val="0073146A"/>
    <w:rsid w:val="00732BA4"/>
    <w:rsid w:val="0073589C"/>
    <w:rsid w:val="007359F3"/>
    <w:rsid w:val="00735EAC"/>
    <w:rsid w:val="007369E1"/>
    <w:rsid w:val="00741428"/>
    <w:rsid w:val="00741432"/>
    <w:rsid w:val="0074543B"/>
    <w:rsid w:val="00745D53"/>
    <w:rsid w:val="007462EB"/>
    <w:rsid w:val="00746AF9"/>
    <w:rsid w:val="00751E3C"/>
    <w:rsid w:val="00752F01"/>
    <w:rsid w:val="007608D5"/>
    <w:rsid w:val="007636C7"/>
    <w:rsid w:val="007641EC"/>
    <w:rsid w:val="00765FBF"/>
    <w:rsid w:val="00766AF6"/>
    <w:rsid w:val="0076727F"/>
    <w:rsid w:val="00770745"/>
    <w:rsid w:val="00770D4F"/>
    <w:rsid w:val="00772CA5"/>
    <w:rsid w:val="00774A82"/>
    <w:rsid w:val="00775EE6"/>
    <w:rsid w:val="00776555"/>
    <w:rsid w:val="00780E19"/>
    <w:rsid w:val="00787213"/>
    <w:rsid w:val="007877BA"/>
    <w:rsid w:val="00790321"/>
    <w:rsid w:val="00790685"/>
    <w:rsid w:val="0079348B"/>
    <w:rsid w:val="00795D57"/>
    <w:rsid w:val="00797785"/>
    <w:rsid w:val="00797D10"/>
    <w:rsid w:val="007A23D9"/>
    <w:rsid w:val="007A35DC"/>
    <w:rsid w:val="007A436F"/>
    <w:rsid w:val="007B09BF"/>
    <w:rsid w:val="007B1874"/>
    <w:rsid w:val="007B3731"/>
    <w:rsid w:val="007B7312"/>
    <w:rsid w:val="007C0E34"/>
    <w:rsid w:val="007C14DF"/>
    <w:rsid w:val="007C1C90"/>
    <w:rsid w:val="007C277B"/>
    <w:rsid w:val="007C3566"/>
    <w:rsid w:val="007C659C"/>
    <w:rsid w:val="007C762D"/>
    <w:rsid w:val="007D0732"/>
    <w:rsid w:val="007D2977"/>
    <w:rsid w:val="007D308B"/>
    <w:rsid w:val="007D3B09"/>
    <w:rsid w:val="007D5271"/>
    <w:rsid w:val="007D683B"/>
    <w:rsid w:val="007D7251"/>
    <w:rsid w:val="007D7463"/>
    <w:rsid w:val="007E0621"/>
    <w:rsid w:val="007E0A73"/>
    <w:rsid w:val="007E1F29"/>
    <w:rsid w:val="007E205D"/>
    <w:rsid w:val="007E3240"/>
    <w:rsid w:val="007E5671"/>
    <w:rsid w:val="007E6D66"/>
    <w:rsid w:val="007F0059"/>
    <w:rsid w:val="007F13CF"/>
    <w:rsid w:val="007F14D3"/>
    <w:rsid w:val="007F4391"/>
    <w:rsid w:val="007F5565"/>
    <w:rsid w:val="008005DD"/>
    <w:rsid w:val="00800991"/>
    <w:rsid w:val="008036DC"/>
    <w:rsid w:val="00805616"/>
    <w:rsid w:val="00805D36"/>
    <w:rsid w:val="00806BF7"/>
    <w:rsid w:val="00807363"/>
    <w:rsid w:val="00807EDB"/>
    <w:rsid w:val="008103E3"/>
    <w:rsid w:val="00811289"/>
    <w:rsid w:val="00811335"/>
    <w:rsid w:val="0081278F"/>
    <w:rsid w:val="0081313E"/>
    <w:rsid w:val="00813423"/>
    <w:rsid w:val="008137BF"/>
    <w:rsid w:val="0081502A"/>
    <w:rsid w:val="0081675F"/>
    <w:rsid w:val="00816EE8"/>
    <w:rsid w:val="00816F2C"/>
    <w:rsid w:val="00822A3C"/>
    <w:rsid w:val="008235B9"/>
    <w:rsid w:val="00824028"/>
    <w:rsid w:val="00825D11"/>
    <w:rsid w:val="00826B3A"/>
    <w:rsid w:val="00830FDA"/>
    <w:rsid w:val="0083326B"/>
    <w:rsid w:val="00836971"/>
    <w:rsid w:val="00837D76"/>
    <w:rsid w:val="00840112"/>
    <w:rsid w:val="0084178F"/>
    <w:rsid w:val="0084259E"/>
    <w:rsid w:val="0084418B"/>
    <w:rsid w:val="00844570"/>
    <w:rsid w:val="00844C79"/>
    <w:rsid w:val="00845870"/>
    <w:rsid w:val="008466EA"/>
    <w:rsid w:val="0084694E"/>
    <w:rsid w:val="0085177F"/>
    <w:rsid w:val="008521DE"/>
    <w:rsid w:val="00853462"/>
    <w:rsid w:val="00853AF4"/>
    <w:rsid w:val="00863D7F"/>
    <w:rsid w:val="0086430D"/>
    <w:rsid w:val="00866B6D"/>
    <w:rsid w:val="00866CC3"/>
    <w:rsid w:val="00866EC4"/>
    <w:rsid w:val="008677A6"/>
    <w:rsid w:val="00870562"/>
    <w:rsid w:val="00872231"/>
    <w:rsid w:val="00872BFF"/>
    <w:rsid w:val="0087345A"/>
    <w:rsid w:val="008769BB"/>
    <w:rsid w:val="008778B8"/>
    <w:rsid w:val="00880ADD"/>
    <w:rsid w:val="008838F4"/>
    <w:rsid w:val="008839BF"/>
    <w:rsid w:val="00884BD9"/>
    <w:rsid w:val="008851C6"/>
    <w:rsid w:val="00885406"/>
    <w:rsid w:val="008865F9"/>
    <w:rsid w:val="008866C2"/>
    <w:rsid w:val="00886AFD"/>
    <w:rsid w:val="00887BB1"/>
    <w:rsid w:val="0089328B"/>
    <w:rsid w:val="00895A65"/>
    <w:rsid w:val="00895DB6"/>
    <w:rsid w:val="008A07BB"/>
    <w:rsid w:val="008A27D7"/>
    <w:rsid w:val="008A75F3"/>
    <w:rsid w:val="008B0563"/>
    <w:rsid w:val="008B0DAD"/>
    <w:rsid w:val="008B18CA"/>
    <w:rsid w:val="008B42D1"/>
    <w:rsid w:val="008B778F"/>
    <w:rsid w:val="008C1115"/>
    <w:rsid w:val="008C1FCF"/>
    <w:rsid w:val="008C4A48"/>
    <w:rsid w:val="008C625A"/>
    <w:rsid w:val="008D0538"/>
    <w:rsid w:val="008D197B"/>
    <w:rsid w:val="008D3CA0"/>
    <w:rsid w:val="008D5686"/>
    <w:rsid w:val="008D75C3"/>
    <w:rsid w:val="008D7BBF"/>
    <w:rsid w:val="008E5C06"/>
    <w:rsid w:val="008E7107"/>
    <w:rsid w:val="008E7A7B"/>
    <w:rsid w:val="008F027E"/>
    <w:rsid w:val="008F443D"/>
    <w:rsid w:val="008F5892"/>
    <w:rsid w:val="00901AE9"/>
    <w:rsid w:val="0090260B"/>
    <w:rsid w:val="009038F4"/>
    <w:rsid w:val="00903C34"/>
    <w:rsid w:val="0090680A"/>
    <w:rsid w:val="00906BB5"/>
    <w:rsid w:val="0090720A"/>
    <w:rsid w:val="00907B10"/>
    <w:rsid w:val="00910899"/>
    <w:rsid w:val="009126E8"/>
    <w:rsid w:val="00917991"/>
    <w:rsid w:val="00917D6F"/>
    <w:rsid w:val="00920C94"/>
    <w:rsid w:val="0092229F"/>
    <w:rsid w:val="00923F4D"/>
    <w:rsid w:val="00925034"/>
    <w:rsid w:val="009262D1"/>
    <w:rsid w:val="00930B39"/>
    <w:rsid w:val="0093119D"/>
    <w:rsid w:val="00932DCF"/>
    <w:rsid w:val="00932F83"/>
    <w:rsid w:val="009343DB"/>
    <w:rsid w:val="00934964"/>
    <w:rsid w:val="009350F5"/>
    <w:rsid w:val="009401F4"/>
    <w:rsid w:val="0094036C"/>
    <w:rsid w:val="0094114A"/>
    <w:rsid w:val="00942B13"/>
    <w:rsid w:val="0094508E"/>
    <w:rsid w:val="00946FF4"/>
    <w:rsid w:val="00947688"/>
    <w:rsid w:val="00950555"/>
    <w:rsid w:val="00950ADB"/>
    <w:rsid w:val="00951040"/>
    <w:rsid w:val="009554E6"/>
    <w:rsid w:val="00956171"/>
    <w:rsid w:val="00956FBD"/>
    <w:rsid w:val="00957DBB"/>
    <w:rsid w:val="00960FC5"/>
    <w:rsid w:val="00962958"/>
    <w:rsid w:val="00963944"/>
    <w:rsid w:val="00964A9C"/>
    <w:rsid w:val="0096523E"/>
    <w:rsid w:val="00965ECA"/>
    <w:rsid w:val="00970456"/>
    <w:rsid w:val="00970DB0"/>
    <w:rsid w:val="009773D4"/>
    <w:rsid w:val="00980976"/>
    <w:rsid w:val="00980BA3"/>
    <w:rsid w:val="00982D9B"/>
    <w:rsid w:val="009916D2"/>
    <w:rsid w:val="009938AC"/>
    <w:rsid w:val="009948E0"/>
    <w:rsid w:val="009969B2"/>
    <w:rsid w:val="00997B7C"/>
    <w:rsid w:val="009A077C"/>
    <w:rsid w:val="009A1990"/>
    <w:rsid w:val="009A4713"/>
    <w:rsid w:val="009A4EE3"/>
    <w:rsid w:val="009A52DF"/>
    <w:rsid w:val="009A5D78"/>
    <w:rsid w:val="009A6733"/>
    <w:rsid w:val="009B1404"/>
    <w:rsid w:val="009B14F8"/>
    <w:rsid w:val="009B28A6"/>
    <w:rsid w:val="009B42D1"/>
    <w:rsid w:val="009B4EB7"/>
    <w:rsid w:val="009B5204"/>
    <w:rsid w:val="009B7A00"/>
    <w:rsid w:val="009C3F27"/>
    <w:rsid w:val="009C4FFA"/>
    <w:rsid w:val="009C6A56"/>
    <w:rsid w:val="009C6B58"/>
    <w:rsid w:val="009D0BE6"/>
    <w:rsid w:val="009D1F15"/>
    <w:rsid w:val="009D3635"/>
    <w:rsid w:val="009D4594"/>
    <w:rsid w:val="009D4621"/>
    <w:rsid w:val="009D73BE"/>
    <w:rsid w:val="009E162D"/>
    <w:rsid w:val="009E32DD"/>
    <w:rsid w:val="009E33AA"/>
    <w:rsid w:val="009E34A4"/>
    <w:rsid w:val="009E5FB6"/>
    <w:rsid w:val="009E62EC"/>
    <w:rsid w:val="009E6910"/>
    <w:rsid w:val="009E6B1C"/>
    <w:rsid w:val="009E7B2A"/>
    <w:rsid w:val="00A0109D"/>
    <w:rsid w:val="00A0127C"/>
    <w:rsid w:val="00A01549"/>
    <w:rsid w:val="00A01E2A"/>
    <w:rsid w:val="00A027F5"/>
    <w:rsid w:val="00A06A10"/>
    <w:rsid w:val="00A13CAC"/>
    <w:rsid w:val="00A1631F"/>
    <w:rsid w:val="00A24B7B"/>
    <w:rsid w:val="00A24CE9"/>
    <w:rsid w:val="00A25D64"/>
    <w:rsid w:val="00A31282"/>
    <w:rsid w:val="00A3192E"/>
    <w:rsid w:val="00A32225"/>
    <w:rsid w:val="00A32B27"/>
    <w:rsid w:val="00A33EFA"/>
    <w:rsid w:val="00A348D0"/>
    <w:rsid w:val="00A360D4"/>
    <w:rsid w:val="00A404D1"/>
    <w:rsid w:val="00A42411"/>
    <w:rsid w:val="00A42ED7"/>
    <w:rsid w:val="00A44433"/>
    <w:rsid w:val="00A4465B"/>
    <w:rsid w:val="00A47A71"/>
    <w:rsid w:val="00A509EE"/>
    <w:rsid w:val="00A5242A"/>
    <w:rsid w:val="00A53B48"/>
    <w:rsid w:val="00A53C8C"/>
    <w:rsid w:val="00A559F2"/>
    <w:rsid w:val="00A57798"/>
    <w:rsid w:val="00A60C76"/>
    <w:rsid w:val="00A622A4"/>
    <w:rsid w:val="00A63EFB"/>
    <w:rsid w:val="00A646E7"/>
    <w:rsid w:val="00A655D7"/>
    <w:rsid w:val="00A67203"/>
    <w:rsid w:val="00A76E25"/>
    <w:rsid w:val="00A83627"/>
    <w:rsid w:val="00A90ADC"/>
    <w:rsid w:val="00A93BD5"/>
    <w:rsid w:val="00A97623"/>
    <w:rsid w:val="00AA1BEE"/>
    <w:rsid w:val="00AA2BD7"/>
    <w:rsid w:val="00AA47EB"/>
    <w:rsid w:val="00AA5270"/>
    <w:rsid w:val="00AA5763"/>
    <w:rsid w:val="00AA5B90"/>
    <w:rsid w:val="00AA6019"/>
    <w:rsid w:val="00AB041E"/>
    <w:rsid w:val="00AB07B8"/>
    <w:rsid w:val="00AB1E53"/>
    <w:rsid w:val="00AB3776"/>
    <w:rsid w:val="00AB3EA4"/>
    <w:rsid w:val="00AB502F"/>
    <w:rsid w:val="00AB58CD"/>
    <w:rsid w:val="00AB666E"/>
    <w:rsid w:val="00AC14F1"/>
    <w:rsid w:val="00AC2AFE"/>
    <w:rsid w:val="00AC36CF"/>
    <w:rsid w:val="00AC7042"/>
    <w:rsid w:val="00AD0150"/>
    <w:rsid w:val="00AD3ADD"/>
    <w:rsid w:val="00AD3DEC"/>
    <w:rsid w:val="00AD6682"/>
    <w:rsid w:val="00AE2284"/>
    <w:rsid w:val="00AE3F4E"/>
    <w:rsid w:val="00AE72BC"/>
    <w:rsid w:val="00AF2196"/>
    <w:rsid w:val="00AF2C2B"/>
    <w:rsid w:val="00AF2FBC"/>
    <w:rsid w:val="00AF40E6"/>
    <w:rsid w:val="00AF581B"/>
    <w:rsid w:val="00AF5B30"/>
    <w:rsid w:val="00B01EBC"/>
    <w:rsid w:val="00B0433D"/>
    <w:rsid w:val="00B0552F"/>
    <w:rsid w:val="00B05694"/>
    <w:rsid w:val="00B06932"/>
    <w:rsid w:val="00B0770C"/>
    <w:rsid w:val="00B10F5A"/>
    <w:rsid w:val="00B147F1"/>
    <w:rsid w:val="00B14E4F"/>
    <w:rsid w:val="00B15621"/>
    <w:rsid w:val="00B20C31"/>
    <w:rsid w:val="00B244DA"/>
    <w:rsid w:val="00B25741"/>
    <w:rsid w:val="00B440EE"/>
    <w:rsid w:val="00B50C7A"/>
    <w:rsid w:val="00B5261C"/>
    <w:rsid w:val="00B52B68"/>
    <w:rsid w:val="00B52BE2"/>
    <w:rsid w:val="00B53E94"/>
    <w:rsid w:val="00B54715"/>
    <w:rsid w:val="00B555E1"/>
    <w:rsid w:val="00B56348"/>
    <w:rsid w:val="00B62DF0"/>
    <w:rsid w:val="00B64891"/>
    <w:rsid w:val="00B716B5"/>
    <w:rsid w:val="00B71961"/>
    <w:rsid w:val="00B74B6B"/>
    <w:rsid w:val="00B74FB1"/>
    <w:rsid w:val="00B75B38"/>
    <w:rsid w:val="00B75F74"/>
    <w:rsid w:val="00B76637"/>
    <w:rsid w:val="00B77674"/>
    <w:rsid w:val="00B810E2"/>
    <w:rsid w:val="00B823A5"/>
    <w:rsid w:val="00B8793F"/>
    <w:rsid w:val="00B908FA"/>
    <w:rsid w:val="00B93346"/>
    <w:rsid w:val="00B93A13"/>
    <w:rsid w:val="00B93FCC"/>
    <w:rsid w:val="00B95418"/>
    <w:rsid w:val="00B96D39"/>
    <w:rsid w:val="00BA171D"/>
    <w:rsid w:val="00BA1F6D"/>
    <w:rsid w:val="00BA4A07"/>
    <w:rsid w:val="00BA6C72"/>
    <w:rsid w:val="00BB2454"/>
    <w:rsid w:val="00BB24C1"/>
    <w:rsid w:val="00BB2C8B"/>
    <w:rsid w:val="00BB4D14"/>
    <w:rsid w:val="00BB7A69"/>
    <w:rsid w:val="00BB7A91"/>
    <w:rsid w:val="00BC2927"/>
    <w:rsid w:val="00BC2E72"/>
    <w:rsid w:val="00BC62CC"/>
    <w:rsid w:val="00BC63CC"/>
    <w:rsid w:val="00BD0ABD"/>
    <w:rsid w:val="00BD15D7"/>
    <w:rsid w:val="00BD2124"/>
    <w:rsid w:val="00BD48A5"/>
    <w:rsid w:val="00BD4B1E"/>
    <w:rsid w:val="00BE29C3"/>
    <w:rsid w:val="00BF00EE"/>
    <w:rsid w:val="00BF3A39"/>
    <w:rsid w:val="00BF49FE"/>
    <w:rsid w:val="00BF5414"/>
    <w:rsid w:val="00BF66CF"/>
    <w:rsid w:val="00C0205C"/>
    <w:rsid w:val="00C0253C"/>
    <w:rsid w:val="00C046F9"/>
    <w:rsid w:val="00C04B38"/>
    <w:rsid w:val="00C04E26"/>
    <w:rsid w:val="00C06497"/>
    <w:rsid w:val="00C10388"/>
    <w:rsid w:val="00C107A4"/>
    <w:rsid w:val="00C10A73"/>
    <w:rsid w:val="00C10BB4"/>
    <w:rsid w:val="00C113FC"/>
    <w:rsid w:val="00C1421C"/>
    <w:rsid w:val="00C15014"/>
    <w:rsid w:val="00C15AD6"/>
    <w:rsid w:val="00C2012B"/>
    <w:rsid w:val="00C22650"/>
    <w:rsid w:val="00C22D29"/>
    <w:rsid w:val="00C23CD3"/>
    <w:rsid w:val="00C30603"/>
    <w:rsid w:val="00C32450"/>
    <w:rsid w:val="00C33EC0"/>
    <w:rsid w:val="00C34135"/>
    <w:rsid w:val="00C34446"/>
    <w:rsid w:val="00C34596"/>
    <w:rsid w:val="00C40875"/>
    <w:rsid w:val="00C4240B"/>
    <w:rsid w:val="00C43126"/>
    <w:rsid w:val="00C44183"/>
    <w:rsid w:val="00C44FBD"/>
    <w:rsid w:val="00C45E19"/>
    <w:rsid w:val="00C51952"/>
    <w:rsid w:val="00C54C66"/>
    <w:rsid w:val="00C55C07"/>
    <w:rsid w:val="00C56119"/>
    <w:rsid w:val="00C61E83"/>
    <w:rsid w:val="00C63215"/>
    <w:rsid w:val="00C709AA"/>
    <w:rsid w:val="00C71EDE"/>
    <w:rsid w:val="00C73778"/>
    <w:rsid w:val="00C74670"/>
    <w:rsid w:val="00C750D5"/>
    <w:rsid w:val="00C7519B"/>
    <w:rsid w:val="00C76348"/>
    <w:rsid w:val="00C76596"/>
    <w:rsid w:val="00C77EAF"/>
    <w:rsid w:val="00C809C0"/>
    <w:rsid w:val="00C8301A"/>
    <w:rsid w:val="00C83383"/>
    <w:rsid w:val="00C85A39"/>
    <w:rsid w:val="00C86F77"/>
    <w:rsid w:val="00C90335"/>
    <w:rsid w:val="00C91423"/>
    <w:rsid w:val="00C91DB4"/>
    <w:rsid w:val="00C92D70"/>
    <w:rsid w:val="00C9393E"/>
    <w:rsid w:val="00C93B11"/>
    <w:rsid w:val="00C93B5A"/>
    <w:rsid w:val="00C94C90"/>
    <w:rsid w:val="00C95A78"/>
    <w:rsid w:val="00C96F27"/>
    <w:rsid w:val="00C97155"/>
    <w:rsid w:val="00CA21A4"/>
    <w:rsid w:val="00CA3B12"/>
    <w:rsid w:val="00CA4DCA"/>
    <w:rsid w:val="00CA53BE"/>
    <w:rsid w:val="00CA675D"/>
    <w:rsid w:val="00CB0F2A"/>
    <w:rsid w:val="00CB294E"/>
    <w:rsid w:val="00CB3D68"/>
    <w:rsid w:val="00CB5851"/>
    <w:rsid w:val="00CB599B"/>
    <w:rsid w:val="00CB6012"/>
    <w:rsid w:val="00CC1DD8"/>
    <w:rsid w:val="00CC423A"/>
    <w:rsid w:val="00CC4F01"/>
    <w:rsid w:val="00CC6A65"/>
    <w:rsid w:val="00CD028E"/>
    <w:rsid w:val="00CD1036"/>
    <w:rsid w:val="00CD11AD"/>
    <w:rsid w:val="00CD35F0"/>
    <w:rsid w:val="00CD4E50"/>
    <w:rsid w:val="00CE1BCA"/>
    <w:rsid w:val="00CE2595"/>
    <w:rsid w:val="00CE6592"/>
    <w:rsid w:val="00CF30B9"/>
    <w:rsid w:val="00CF3C76"/>
    <w:rsid w:val="00D01399"/>
    <w:rsid w:val="00D04045"/>
    <w:rsid w:val="00D04DCE"/>
    <w:rsid w:val="00D06BC2"/>
    <w:rsid w:val="00D103E1"/>
    <w:rsid w:val="00D1053C"/>
    <w:rsid w:val="00D12173"/>
    <w:rsid w:val="00D12FE3"/>
    <w:rsid w:val="00D13049"/>
    <w:rsid w:val="00D130BD"/>
    <w:rsid w:val="00D13790"/>
    <w:rsid w:val="00D20FB5"/>
    <w:rsid w:val="00D213AD"/>
    <w:rsid w:val="00D21639"/>
    <w:rsid w:val="00D218E4"/>
    <w:rsid w:val="00D23E3C"/>
    <w:rsid w:val="00D24102"/>
    <w:rsid w:val="00D249DC"/>
    <w:rsid w:val="00D258CF"/>
    <w:rsid w:val="00D25A6B"/>
    <w:rsid w:val="00D30463"/>
    <w:rsid w:val="00D32F9D"/>
    <w:rsid w:val="00D33FEB"/>
    <w:rsid w:val="00D3493C"/>
    <w:rsid w:val="00D35A44"/>
    <w:rsid w:val="00D36D02"/>
    <w:rsid w:val="00D407FD"/>
    <w:rsid w:val="00D4140F"/>
    <w:rsid w:val="00D41CC0"/>
    <w:rsid w:val="00D42D7B"/>
    <w:rsid w:val="00D446E5"/>
    <w:rsid w:val="00D456DE"/>
    <w:rsid w:val="00D46269"/>
    <w:rsid w:val="00D47DDA"/>
    <w:rsid w:val="00D50271"/>
    <w:rsid w:val="00D507F3"/>
    <w:rsid w:val="00D571E2"/>
    <w:rsid w:val="00D60AAB"/>
    <w:rsid w:val="00D62390"/>
    <w:rsid w:val="00D64CF0"/>
    <w:rsid w:val="00D65518"/>
    <w:rsid w:val="00D659C9"/>
    <w:rsid w:val="00D70A87"/>
    <w:rsid w:val="00D712AD"/>
    <w:rsid w:val="00D72306"/>
    <w:rsid w:val="00D73CE6"/>
    <w:rsid w:val="00D74D1E"/>
    <w:rsid w:val="00D75502"/>
    <w:rsid w:val="00D81364"/>
    <w:rsid w:val="00D82CCC"/>
    <w:rsid w:val="00D831E0"/>
    <w:rsid w:val="00D83696"/>
    <w:rsid w:val="00D84AE5"/>
    <w:rsid w:val="00D85C8C"/>
    <w:rsid w:val="00D9058F"/>
    <w:rsid w:val="00D90E5E"/>
    <w:rsid w:val="00D933F1"/>
    <w:rsid w:val="00D9547F"/>
    <w:rsid w:val="00D9586F"/>
    <w:rsid w:val="00D9716F"/>
    <w:rsid w:val="00DA0208"/>
    <w:rsid w:val="00DA0B2F"/>
    <w:rsid w:val="00DA20A1"/>
    <w:rsid w:val="00DA4268"/>
    <w:rsid w:val="00DA4378"/>
    <w:rsid w:val="00DA768F"/>
    <w:rsid w:val="00DB0555"/>
    <w:rsid w:val="00DB08AD"/>
    <w:rsid w:val="00DB189B"/>
    <w:rsid w:val="00DB235B"/>
    <w:rsid w:val="00DB51B2"/>
    <w:rsid w:val="00DB7346"/>
    <w:rsid w:val="00DB7E54"/>
    <w:rsid w:val="00DC0225"/>
    <w:rsid w:val="00DC144C"/>
    <w:rsid w:val="00DC20B7"/>
    <w:rsid w:val="00DC214A"/>
    <w:rsid w:val="00DC2155"/>
    <w:rsid w:val="00DC2BEB"/>
    <w:rsid w:val="00DC2EA5"/>
    <w:rsid w:val="00DC7EDA"/>
    <w:rsid w:val="00DD0D3B"/>
    <w:rsid w:val="00DD3241"/>
    <w:rsid w:val="00DD5998"/>
    <w:rsid w:val="00DE5CAA"/>
    <w:rsid w:val="00DF15E0"/>
    <w:rsid w:val="00DF26A7"/>
    <w:rsid w:val="00DF2C99"/>
    <w:rsid w:val="00DF47F5"/>
    <w:rsid w:val="00DF517A"/>
    <w:rsid w:val="00DF7EA2"/>
    <w:rsid w:val="00DF7FC5"/>
    <w:rsid w:val="00E00238"/>
    <w:rsid w:val="00E016FB"/>
    <w:rsid w:val="00E038A9"/>
    <w:rsid w:val="00E03CE5"/>
    <w:rsid w:val="00E0420E"/>
    <w:rsid w:val="00E043BA"/>
    <w:rsid w:val="00E04884"/>
    <w:rsid w:val="00E07472"/>
    <w:rsid w:val="00E0774F"/>
    <w:rsid w:val="00E07DB3"/>
    <w:rsid w:val="00E11E1B"/>
    <w:rsid w:val="00E11F6C"/>
    <w:rsid w:val="00E14B5C"/>
    <w:rsid w:val="00E14EFE"/>
    <w:rsid w:val="00E15E1A"/>
    <w:rsid w:val="00E16397"/>
    <w:rsid w:val="00E16B74"/>
    <w:rsid w:val="00E21296"/>
    <w:rsid w:val="00E217C1"/>
    <w:rsid w:val="00E21D71"/>
    <w:rsid w:val="00E23845"/>
    <w:rsid w:val="00E23DA1"/>
    <w:rsid w:val="00E24BA1"/>
    <w:rsid w:val="00E2562E"/>
    <w:rsid w:val="00E27A49"/>
    <w:rsid w:val="00E30F69"/>
    <w:rsid w:val="00E32A36"/>
    <w:rsid w:val="00E34D37"/>
    <w:rsid w:val="00E43002"/>
    <w:rsid w:val="00E45932"/>
    <w:rsid w:val="00E46F51"/>
    <w:rsid w:val="00E515CF"/>
    <w:rsid w:val="00E518DF"/>
    <w:rsid w:val="00E521F3"/>
    <w:rsid w:val="00E533B3"/>
    <w:rsid w:val="00E545A4"/>
    <w:rsid w:val="00E548F2"/>
    <w:rsid w:val="00E60816"/>
    <w:rsid w:val="00E61270"/>
    <w:rsid w:val="00E629DA"/>
    <w:rsid w:val="00E64EEE"/>
    <w:rsid w:val="00E6540A"/>
    <w:rsid w:val="00E677FB"/>
    <w:rsid w:val="00E70430"/>
    <w:rsid w:val="00E70470"/>
    <w:rsid w:val="00E71E37"/>
    <w:rsid w:val="00E71F11"/>
    <w:rsid w:val="00E724C5"/>
    <w:rsid w:val="00E729C3"/>
    <w:rsid w:val="00E75262"/>
    <w:rsid w:val="00E82F77"/>
    <w:rsid w:val="00E84233"/>
    <w:rsid w:val="00E85935"/>
    <w:rsid w:val="00E85EC6"/>
    <w:rsid w:val="00E90BB5"/>
    <w:rsid w:val="00E92253"/>
    <w:rsid w:val="00E92D8A"/>
    <w:rsid w:val="00E94E47"/>
    <w:rsid w:val="00E95BA3"/>
    <w:rsid w:val="00E9676D"/>
    <w:rsid w:val="00EA34EC"/>
    <w:rsid w:val="00EA60F2"/>
    <w:rsid w:val="00EA64E6"/>
    <w:rsid w:val="00EA7725"/>
    <w:rsid w:val="00EB018B"/>
    <w:rsid w:val="00EB0A46"/>
    <w:rsid w:val="00EB3322"/>
    <w:rsid w:val="00EB523F"/>
    <w:rsid w:val="00EC0A3E"/>
    <w:rsid w:val="00EC2916"/>
    <w:rsid w:val="00EC2C4D"/>
    <w:rsid w:val="00EC6855"/>
    <w:rsid w:val="00EC6988"/>
    <w:rsid w:val="00ED204C"/>
    <w:rsid w:val="00ED41B9"/>
    <w:rsid w:val="00ED555B"/>
    <w:rsid w:val="00ED6480"/>
    <w:rsid w:val="00EE4347"/>
    <w:rsid w:val="00EE60E0"/>
    <w:rsid w:val="00EE62B1"/>
    <w:rsid w:val="00EE75B4"/>
    <w:rsid w:val="00EF1975"/>
    <w:rsid w:val="00EF1EB1"/>
    <w:rsid w:val="00EF2E3A"/>
    <w:rsid w:val="00EF3ED1"/>
    <w:rsid w:val="00EF48E9"/>
    <w:rsid w:val="00EF5E47"/>
    <w:rsid w:val="00EF697B"/>
    <w:rsid w:val="00EF6B19"/>
    <w:rsid w:val="00F0678B"/>
    <w:rsid w:val="00F10577"/>
    <w:rsid w:val="00F150BF"/>
    <w:rsid w:val="00F1513D"/>
    <w:rsid w:val="00F15F5C"/>
    <w:rsid w:val="00F24BFE"/>
    <w:rsid w:val="00F3033D"/>
    <w:rsid w:val="00F3423F"/>
    <w:rsid w:val="00F3732A"/>
    <w:rsid w:val="00F37536"/>
    <w:rsid w:val="00F376EB"/>
    <w:rsid w:val="00F41D74"/>
    <w:rsid w:val="00F435C8"/>
    <w:rsid w:val="00F43F69"/>
    <w:rsid w:val="00F538D0"/>
    <w:rsid w:val="00F561A3"/>
    <w:rsid w:val="00F64163"/>
    <w:rsid w:val="00F65EB5"/>
    <w:rsid w:val="00F67EA5"/>
    <w:rsid w:val="00F70430"/>
    <w:rsid w:val="00F7047C"/>
    <w:rsid w:val="00F73FE2"/>
    <w:rsid w:val="00F74F30"/>
    <w:rsid w:val="00F762B1"/>
    <w:rsid w:val="00F7659B"/>
    <w:rsid w:val="00F770D9"/>
    <w:rsid w:val="00F80E90"/>
    <w:rsid w:val="00F81B16"/>
    <w:rsid w:val="00F836DF"/>
    <w:rsid w:val="00F83AED"/>
    <w:rsid w:val="00F87F89"/>
    <w:rsid w:val="00F908CC"/>
    <w:rsid w:val="00F94DCF"/>
    <w:rsid w:val="00F95717"/>
    <w:rsid w:val="00F96191"/>
    <w:rsid w:val="00F961A2"/>
    <w:rsid w:val="00FA0162"/>
    <w:rsid w:val="00FA2C79"/>
    <w:rsid w:val="00FA6D8D"/>
    <w:rsid w:val="00FB2CF7"/>
    <w:rsid w:val="00FB368B"/>
    <w:rsid w:val="00FB3DC8"/>
    <w:rsid w:val="00FB4B4B"/>
    <w:rsid w:val="00FB5802"/>
    <w:rsid w:val="00FB5922"/>
    <w:rsid w:val="00FB7BA7"/>
    <w:rsid w:val="00FC04F0"/>
    <w:rsid w:val="00FC04F6"/>
    <w:rsid w:val="00FC09F5"/>
    <w:rsid w:val="00FC1233"/>
    <w:rsid w:val="00FC37E3"/>
    <w:rsid w:val="00FC581D"/>
    <w:rsid w:val="00FC73DC"/>
    <w:rsid w:val="00FD03AA"/>
    <w:rsid w:val="00FD3648"/>
    <w:rsid w:val="00FD5887"/>
    <w:rsid w:val="00FD5A63"/>
    <w:rsid w:val="00FE13BD"/>
    <w:rsid w:val="00FE1CCA"/>
    <w:rsid w:val="00FE474A"/>
    <w:rsid w:val="00FE4B9D"/>
    <w:rsid w:val="00FE50ED"/>
    <w:rsid w:val="00FE6603"/>
    <w:rsid w:val="00FE6AAA"/>
    <w:rsid w:val="00FE6D51"/>
    <w:rsid w:val="00FF0AC9"/>
    <w:rsid w:val="00FF0D3E"/>
    <w:rsid w:val="00FF188B"/>
    <w:rsid w:val="00FF2AE8"/>
    <w:rsid w:val="00FF3009"/>
    <w:rsid w:val="00FF3129"/>
    <w:rsid w:val="00FF5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EFE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14EF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14EFE"/>
    <w:rPr>
      <w:rFonts w:ascii="Times New Roman" w:hAnsi="Times New Roman" w:cs="Times New Roman"/>
      <w:sz w:val="24"/>
      <w:szCs w:val="24"/>
      <w:lang w:eastAsia="es-ES"/>
    </w:rPr>
  </w:style>
  <w:style w:type="paragraph" w:styleId="Footer">
    <w:name w:val="footer"/>
    <w:basedOn w:val="Normal"/>
    <w:link w:val="FooterChar"/>
    <w:uiPriority w:val="99"/>
    <w:semiHidden/>
    <w:rsid w:val="00E14EF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14EFE"/>
    <w:rPr>
      <w:rFonts w:ascii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58</Words>
  <Characters>319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wifede</dc:creator>
  <cp:keywords/>
  <dc:description/>
  <cp:lastModifiedBy>USUARIO PRINCIPAL</cp:lastModifiedBy>
  <cp:revision>6</cp:revision>
  <dcterms:created xsi:type="dcterms:W3CDTF">2014-08-05T16:05:00Z</dcterms:created>
  <dcterms:modified xsi:type="dcterms:W3CDTF">2018-06-14T17:06:00Z</dcterms:modified>
</cp:coreProperties>
</file>